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67D58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SWANBOROUGH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fl.1492-1507)</w:t>
      </w:r>
    </w:p>
    <w:p w14:paraId="19534D59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2BCB0189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06B312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108C42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was a Fellow of Clare Hall.</w:t>
      </w:r>
    </w:p>
    <w:p w14:paraId="17E1AE33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190)</w:t>
      </w:r>
    </w:p>
    <w:p w14:paraId="47E4956C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1492-3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B.A.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2745213C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M.A.  </w:t>
      </w:r>
      <w:proofErr w:type="gramEnd"/>
      <w:r>
        <w:rPr>
          <w:rFonts w:ascii="Times New Roman" w:hAnsi="Times New Roman" w:cs="Times New Roman"/>
          <w:sz w:val="24"/>
          <w:szCs w:val="24"/>
        </w:rPr>
        <w:t>(ibid.)</w:t>
      </w:r>
    </w:p>
    <w:p w14:paraId="2218BBD6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1504-5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B.D.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29EACDB2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Campsall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2FE1EE0C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7607AC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1105A3" w14:textId="77777777" w:rsidR="00BD0252" w:rsidRDefault="00BD0252" w:rsidP="00BD0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August 2021</w:t>
      </w:r>
    </w:p>
    <w:p w14:paraId="3EAC126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8C033" w14:textId="77777777" w:rsidR="00BD0252" w:rsidRDefault="00BD0252" w:rsidP="009139A6">
      <w:r>
        <w:separator/>
      </w:r>
    </w:p>
  </w:endnote>
  <w:endnote w:type="continuationSeparator" w:id="0">
    <w:p w14:paraId="4E914EDB" w14:textId="77777777" w:rsidR="00BD0252" w:rsidRDefault="00BD02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52A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8106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49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A7A64" w14:textId="77777777" w:rsidR="00BD0252" w:rsidRDefault="00BD0252" w:rsidP="009139A6">
      <w:r>
        <w:separator/>
      </w:r>
    </w:p>
  </w:footnote>
  <w:footnote w:type="continuationSeparator" w:id="0">
    <w:p w14:paraId="12060BAB" w14:textId="77777777" w:rsidR="00BD0252" w:rsidRDefault="00BD02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D7D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04A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340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5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D025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50939"/>
  <w15:chartTrackingRefBased/>
  <w15:docId w15:val="{25905604-2313-4EC3-82FA-8B266F2C2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2021-10-08T14:25:00Z</dcterms:created>
  <dcterms:modified xsi:type="dcterms:W3CDTF">2021-10-08T14:25:00Z</dcterms:modified>
</cp:coreProperties>
</file>